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555" w:rsidRDefault="008A0555" w:rsidP="001430D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проект</w:t>
      </w:r>
    </w:p>
    <w:p w:rsidR="008A0555" w:rsidRDefault="008A0555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8A0555" w:rsidRDefault="008A0555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ИПАТОВСКОГО МУНИЦИПАЛЬНОГО РАЙОНА</w:t>
      </w:r>
    </w:p>
    <w:p w:rsidR="008A0555" w:rsidRDefault="008A0555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8A0555" w:rsidRDefault="008A0555" w:rsidP="001430DC">
      <w:pPr>
        <w:jc w:val="both"/>
        <w:rPr>
          <w:sz w:val="28"/>
          <w:szCs w:val="28"/>
        </w:rPr>
      </w:pPr>
    </w:p>
    <w:p w:rsidR="008A0555" w:rsidRDefault="008A0555" w:rsidP="001430DC">
      <w:pPr>
        <w:jc w:val="both"/>
        <w:rPr>
          <w:sz w:val="28"/>
          <w:szCs w:val="28"/>
        </w:rPr>
      </w:pPr>
    </w:p>
    <w:p w:rsidR="008A0555" w:rsidRDefault="008A0555" w:rsidP="001430DC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«___»________2014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г. Ипатово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____</w:t>
      </w:r>
    </w:p>
    <w:p w:rsidR="008A0555" w:rsidRDefault="008A0555" w:rsidP="001430DC">
      <w:pPr>
        <w:jc w:val="both"/>
        <w:rPr>
          <w:sz w:val="28"/>
          <w:szCs w:val="28"/>
        </w:rPr>
      </w:pPr>
    </w:p>
    <w:p w:rsidR="008A0555" w:rsidRDefault="008A0555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</w:t>
      </w:r>
      <w:r w:rsidRPr="00295551">
        <w:rPr>
          <w:sz w:val="28"/>
          <w:szCs w:val="28"/>
        </w:rPr>
        <w:t xml:space="preserve">дминистративного регламента </w:t>
      </w:r>
      <w:r>
        <w:rPr>
          <w:sz w:val="28"/>
          <w:szCs w:val="28"/>
        </w:rPr>
        <w:t xml:space="preserve">предоставления муниципальной  </w:t>
      </w:r>
      <w:r>
        <w:rPr>
          <w:b/>
          <w:bCs/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</w:t>
      </w:r>
      <w:r w:rsidRPr="001907CF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Постановка на учет в качестве усыновителя</w:t>
      </w:r>
      <w:r w:rsidRPr="001907CF">
        <w:rPr>
          <w:color w:val="000000"/>
          <w:sz w:val="28"/>
          <w:szCs w:val="28"/>
        </w:rPr>
        <w:t xml:space="preserve">» </w:t>
      </w:r>
    </w:p>
    <w:p w:rsidR="008A0555" w:rsidRDefault="008A0555" w:rsidP="00525D96">
      <w:pPr>
        <w:ind w:firstLine="708"/>
        <w:jc w:val="both"/>
        <w:rPr>
          <w:sz w:val="28"/>
          <w:szCs w:val="28"/>
        </w:rPr>
      </w:pPr>
    </w:p>
    <w:p w:rsidR="008A0555" w:rsidRDefault="008A0555" w:rsidP="000836D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5551">
        <w:rPr>
          <w:sz w:val="28"/>
          <w:szCs w:val="28"/>
        </w:rPr>
        <w:t>В соответствии с Федеральным законом от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 27 июля 2010 г</w:t>
      </w:r>
      <w:r>
        <w:rPr>
          <w:sz w:val="28"/>
          <w:szCs w:val="28"/>
        </w:rPr>
        <w:t xml:space="preserve">ода                          </w:t>
      </w:r>
      <w:r w:rsidRPr="00295551">
        <w:rPr>
          <w:sz w:val="28"/>
          <w:szCs w:val="28"/>
        </w:rPr>
        <w:t>№ 210-ФЗ «Об организации предоставления государственных и муниципаль</w:t>
      </w:r>
      <w:r>
        <w:rPr>
          <w:sz w:val="28"/>
          <w:szCs w:val="28"/>
        </w:rPr>
        <w:softHyphen/>
      </w:r>
      <w:r w:rsidRPr="00295551">
        <w:rPr>
          <w:sz w:val="28"/>
          <w:szCs w:val="28"/>
        </w:rPr>
        <w:t xml:space="preserve">ных </w:t>
      </w:r>
      <w:r w:rsidRPr="00A36B68">
        <w:rPr>
          <w:sz w:val="28"/>
          <w:szCs w:val="28"/>
        </w:rPr>
        <w:t xml:space="preserve">услуг», </w:t>
      </w:r>
      <w:hyperlink r:id="rId5" w:history="1">
        <w:r w:rsidRPr="002D0FA2">
          <w:rPr>
            <w:color w:val="000000"/>
            <w:sz w:val="28"/>
            <w:szCs w:val="28"/>
            <w:lang w:eastAsia="ru-RU"/>
          </w:rPr>
          <w:t>постановлением</w:t>
        </w:r>
      </w:hyperlink>
      <w:r w:rsidRPr="002D0FA2">
        <w:rPr>
          <w:color w:val="000000"/>
          <w:sz w:val="28"/>
          <w:szCs w:val="28"/>
          <w:lang w:eastAsia="ru-RU"/>
        </w:rPr>
        <w:t xml:space="preserve"> Правительства Ставропольского края от 25 июля 2011 г</w:t>
      </w:r>
      <w:r>
        <w:rPr>
          <w:color w:val="000000"/>
          <w:sz w:val="28"/>
          <w:szCs w:val="28"/>
          <w:lang w:eastAsia="ru-RU"/>
        </w:rPr>
        <w:t>ода</w:t>
      </w:r>
      <w:r w:rsidRPr="002D0FA2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295-п «Об утверждении Порядка разработки и утвержде</w:t>
      </w:r>
      <w:r>
        <w:rPr>
          <w:sz w:val="28"/>
          <w:szCs w:val="28"/>
          <w:lang w:eastAsia="ru-RU"/>
        </w:rPr>
        <w:softHyphen/>
        <w:t>ния органами исполнительной власти Ставропольского края административ</w:t>
      </w:r>
      <w:r>
        <w:rPr>
          <w:sz w:val="28"/>
          <w:szCs w:val="28"/>
          <w:lang w:eastAsia="ru-RU"/>
        </w:rPr>
        <w:softHyphen/>
        <w:t>ных регламентов предоставления государственных услуг, Порядка разра</w:t>
      </w:r>
      <w:r>
        <w:rPr>
          <w:sz w:val="28"/>
          <w:szCs w:val="28"/>
          <w:lang w:eastAsia="ru-RU"/>
        </w:rPr>
        <w:softHyphen/>
        <w:t>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</w:t>
      </w:r>
      <w:r>
        <w:rPr>
          <w:sz w:val="28"/>
          <w:szCs w:val="28"/>
          <w:lang w:eastAsia="ru-RU"/>
        </w:rPr>
        <w:softHyphen/>
        <w:t xml:space="preserve">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</w:t>
      </w:r>
      <w:r w:rsidRPr="001907CF">
        <w:rPr>
          <w:color w:val="000000"/>
          <w:sz w:val="28"/>
          <w:szCs w:val="28"/>
        </w:rPr>
        <w:t xml:space="preserve">постановлением Правительства Российской Федерации от 29 марта 2000 года №275 «Об утверждении правил передачи детей на усыновление (удочерение) и осуществлении контроля за условиями их жизни и воспитания в семьях усыновителей на территории Российской Федерации и правил постановки на учет консульскими учреждениями Российской Федерации детей, являющихся гражданами Российской Федерации и усыновленных иностранными гражданами и лицами без гражданства», законом Ставропольского края от 28 февраля 2008 года </w:t>
      </w:r>
      <w:hyperlink r:id="rId6" w:tooltip="Закон Ставропольского края от 28.02.2008 N 10-кз (ред. от 11.05.2012) &quot;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" w:history="1">
        <w:r w:rsidRPr="001907CF">
          <w:rPr>
            <w:color w:val="000000"/>
            <w:sz w:val="28"/>
            <w:szCs w:val="28"/>
          </w:rPr>
          <w:t>№ 10-кз</w:t>
        </w:r>
      </w:hyperlink>
      <w:r w:rsidRPr="001907CF">
        <w:rPr>
          <w:color w:val="000000"/>
          <w:sz w:val="28"/>
          <w:szCs w:val="28"/>
        </w:rPr>
        <w:t xml:space="preserve">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организации и осуществлению деятель</w:t>
      </w:r>
      <w:r w:rsidRPr="001907CF">
        <w:rPr>
          <w:color w:val="000000"/>
          <w:sz w:val="28"/>
          <w:szCs w:val="28"/>
        </w:rPr>
        <w:softHyphen/>
        <w:t>ности по опеке и попечительству»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администрация Ипатов</w:t>
      </w:r>
      <w:r w:rsidRPr="00295551">
        <w:rPr>
          <w:sz w:val="28"/>
          <w:szCs w:val="28"/>
        </w:rPr>
        <w:t>ского муниципального района</w:t>
      </w:r>
      <w:r>
        <w:rPr>
          <w:sz w:val="28"/>
          <w:szCs w:val="28"/>
        </w:rPr>
        <w:t xml:space="preserve"> Ставропольского края</w:t>
      </w:r>
    </w:p>
    <w:p w:rsidR="008A0555" w:rsidRPr="00692D54" w:rsidRDefault="008A0555" w:rsidP="00692D54">
      <w:pPr>
        <w:ind w:firstLine="708"/>
        <w:jc w:val="both"/>
        <w:rPr>
          <w:sz w:val="28"/>
          <w:szCs w:val="28"/>
        </w:rPr>
      </w:pPr>
    </w:p>
    <w:p w:rsidR="008A0555" w:rsidRDefault="008A0555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>ПОСТАНОВЛЯЕТ:</w:t>
      </w:r>
    </w:p>
    <w:p w:rsidR="008A0555" w:rsidRPr="00295551" w:rsidRDefault="008A0555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</w:r>
    </w:p>
    <w:p w:rsidR="008A0555" w:rsidRDefault="008A0555" w:rsidP="00525D9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>1. Утвердить прилагаемый А</w:t>
      </w:r>
      <w:r w:rsidRPr="00295551">
        <w:rPr>
          <w:sz w:val="28"/>
          <w:szCs w:val="28"/>
        </w:rPr>
        <w:t xml:space="preserve">дминистративный регламент 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>предоставлени</w:t>
      </w:r>
      <w:r>
        <w:rPr>
          <w:sz w:val="28"/>
          <w:szCs w:val="28"/>
        </w:rPr>
        <w:t xml:space="preserve">я муниципальной услуги  </w:t>
      </w:r>
      <w:r w:rsidRPr="001907CF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Постановка на учет в качестве усыновителя</w:t>
      </w:r>
      <w:r w:rsidRPr="001907CF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8A0555" w:rsidRDefault="008A0555" w:rsidP="00525D96">
      <w:pPr>
        <w:jc w:val="both"/>
        <w:rPr>
          <w:sz w:val="28"/>
          <w:szCs w:val="28"/>
        </w:rPr>
      </w:pPr>
      <w:r w:rsidRPr="001907CF">
        <w:rPr>
          <w:color w:val="000000"/>
          <w:sz w:val="28"/>
          <w:szCs w:val="28"/>
        </w:rPr>
        <w:t xml:space="preserve"> </w:t>
      </w:r>
    </w:p>
    <w:p w:rsidR="008A0555" w:rsidRDefault="008A0555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  и разместить на официальном сайте администрации Ипатовского муниципального района Ставропольского края.</w:t>
      </w:r>
    </w:p>
    <w:p w:rsidR="008A0555" w:rsidRDefault="008A0555" w:rsidP="00525D96">
      <w:pPr>
        <w:jc w:val="both"/>
        <w:rPr>
          <w:sz w:val="28"/>
          <w:szCs w:val="28"/>
        </w:rPr>
      </w:pPr>
    </w:p>
    <w:p w:rsidR="008A0555" w:rsidRPr="00295551" w:rsidRDefault="008A0555" w:rsidP="009A20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95551">
        <w:rPr>
          <w:sz w:val="28"/>
          <w:szCs w:val="28"/>
        </w:rPr>
        <w:t xml:space="preserve">Контроль за выполнением  настоящего </w:t>
      </w:r>
      <w:r>
        <w:rPr>
          <w:sz w:val="28"/>
          <w:szCs w:val="28"/>
        </w:rPr>
        <w:t>постановления</w:t>
      </w:r>
      <w:r w:rsidRPr="00295551">
        <w:rPr>
          <w:sz w:val="28"/>
          <w:szCs w:val="28"/>
        </w:rPr>
        <w:t xml:space="preserve">  возложить на</w:t>
      </w:r>
    </w:p>
    <w:p w:rsidR="008A0555" w:rsidRDefault="008A0555" w:rsidP="00ED000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 администрации Ипатовского муниципального района Ставропольского края С.Б. Савченко.</w:t>
      </w:r>
    </w:p>
    <w:p w:rsidR="008A0555" w:rsidRDefault="008A0555" w:rsidP="00ED0002">
      <w:pPr>
        <w:jc w:val="both"/>
        <w:rPr>
          <w:sz w:val="28"/>
          <w:szCs w:val="28"/>
        </w:rPr>
      </w:pPr>
    </w:p>
    <w:p w:rsidR="008A0555" w:rsidRDefault="008A0555" w:rsidP="00525D96">
      <w:pPr>
        <w:pStyle w:val="BodyText"/>
      </w:pPr>
      <w:r>
        <w:tab/>
        <w:t>4</w:t>
      </w:r>
      <w:r w:rsidRPr="00295551">
        <w:t xml:space="preserve">. </w:t>
      </w:r>
      <w:r>
        <w:rPr>
          <w:spacing w:val="-2"/>
        </w:rPr>
        <w:t xml:space="preserve">Настоящее постановление вступает в силу со дня его обнародования.  </w:t>
      </w:r>
    </w:p>
    <w:p w:rsidR="008A0555" w:rsidRDefault="008A0555" w:rsidP="00525D96">
      <w:pPr>
        <w:jc w:val="both"/>
        <w:rPr>
          <w:sz w:val="28"/>
          <w:szCs w:val="28"/>
        </w:rPr>
      </w:pPr>
    </w:p>
    <w:p w:rsidR="008A0555" w:rsidRDefault="008A0555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Временно исполняющий полномочия и </w:t>
      </w:r>
    </w:p>
    <w:p w:rsidR="008A0555" w:rsidRDefault="008A0555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обязанности главы администрации </w:t>
      </w:r>
    </w:p>
    <w:p w:rsidR="008A0555" w:rsidRDefault="008A0555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Ипатовского муниципального </w:t>
      </w:r>
    </w:p>
    <w:p w:rsidR="008A0555" w:rsidRDefault="008A0555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района Ставропольского края</w:t>
      </w:r>
    </w:p>
    <w:p w:rsidR="008A0555" w:rsidRDefault="008A0555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администрации</w:t>
      </w:r>
    </w:p>
    <w:p w:rsidR="008A0555" w:rsidRDefault="008A0555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Ипатовского муниципального </w:t>
      </w:r>
    </w:p>
    <w:p w:rsidR="008A0555" w:rsidRPr="0049274D" w:rsidRDefault="008A0555" w:rsidP="00E20880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района Ставропольского края                                                          С.Б. Савченко</w:t>
      </w:r>
    </w:p>
    <w:p w:rsidR="008A0555" w:rsidRDefault="008A0555" w:rsidP="00E20880">
      <w:pPr>
        <w:spacing w:line="240" w:lineRule="exact"/>
        <w:jc w:val="both"/>
        <w:rPr>
          <w:sz w:val="28"/>
          <w:szCs w:val="28"/>
        </w:rPr>
      </w:pPr>
      <w:r>
        <w:rPr>
          <w:noProof/>
          <w:lang w:eastAsia="ru-RU"/>
        </w:rPr>
        <w:pict>
          <v:line id="_x0000_s1026" style="position:absolute;left:0;text-align:left;z-index:251658240" from="0,9.6pt" to="495pt,9.6pt"/>
        </w:pict>
      </w:r>
    </w:p>
    <w:p w:rsidR="008A0555" w:rsidRDefault="008A0555" w:rsidP="005B15C8">
      <w:pPr>
        <w:spacing w:line="240" w:lineRule="exact"/>
        <w:jc w:val="both"/>
        <w:rPr>
          <w:sz w:val="28"/>
          <w:szCs w:val="28"/>
        </w:rPr>
      </w:pPr>
    </w:p>
    <w:p w:rsidR="008A0555" w:rsidRDefault="008A0555" w:rsidP="005B15C8">
      <w:pPr>
        <w:spacing w:line="240" w:lineRule="exact"/>
        <w:jc w:val="both"/>
        <w:rPr>
          <w:sz w:val="28"/>
          <w:szCs w:val="28"/>
        </w:rPr>
      </w:pPr>
    </w:p>
    <w:p w:rsidR="008A0555" w:rsidRDefault="008A0555" w:rsidP="005B15C8">
      <w:pPr>
        <w:spacing w:line="240" w:lineRule="exact"/>
        <w:jc w:val="both"/>
        <w:rPr>
          <w:sz w:val="28"/>
          <w:szCs w:val="28"/>
        </w:rPr>
      </w:pPr>
    </w:p>
    <w:p w:rsidR="008A0555" w:rsidRDefault="008A0555" w:rsidP="005B15C8">
      <w:pPr>
        <w:spacing w:line="240" w:lineRule="exact"/>
        <w:jc w:val="both"/>
        <w:rPr>
          <w:sz w:val="28"/>
          <w:szCs w:val="28"/>
        </w:rPr>
      </w:pPr>
    </w:p>
    <w:p w:rsidR="008A0555" w:rsidRDefault="008A0555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вносит заместитель главы администрации Ипатовского муниципального района Ставропольского края  </w:t>
      </w:r>
    </w:p>
    <w:p w:rsidR="008A0555" w:rsidRDefault="008A0555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С.Б. Савченко</w:t>
      </w:r>
    </w:p>
    <w:p w:rsidR="008A0555" w:rsidRPr="00AE032C" w:rsidRDefault="008A0555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8A0555" w:rsidRDefault="008A0555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Проект визируют:</w:t>
      </w:r>
    </w:p>
    <w:p w:rsidR="008A0555" w:rsidRDefault="008A0555" w:rsidP="005B15C8">
      <w:pPr>
        <w:jc w:val="both"/>
        <w:rPr>
          <w:sz w:val="28"/>
          <w:szCs w:val="28"/>
        </w:rPr>
      </w:pPr>
    </w:p>
    <w:p w:rsidR="008A0555" w:rsidRPr="005B15C8" w:rsidRDefault="008A0555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Заместитель главы администрации</w:t>
      </w:r>
    </w:p>
    <w:p w:rsidR="008A0555" w:rsidRPr="005B15C8" w:rsidRDefault="008A0555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Ипатовского муниципального района</w:t>
      </w:r>
    </w:p>
    <w:p w:rsidR="008A0555" w:rsidRPr="005B15C8" w:rsidRDefault="008A0555" w:rsidP="005B15C8">
      <w:pPr>
        <w:spacing w:line="240" w:lineRule="exact"/>
        <w:rPr>
          <w:sz w:val="28"/>
          <w:szCs w:val="28"/>
        </w:rPr>
      </w:pPr>
      <w:r w:rsidRPr="005B15C8">
        <w:rPr>
          <w:sz w:val="28"/>
          <w:szCs w:val="28"/>
        </w:rPr>
        <w:t xml:space="preserve">Ставропольского края                      </w:t>
      </w:r>
      <w:r>
        <w:rPr>
          <w:sz w:val="28"/>
          <w:szCs w:val="28"/>
        </w:rPr>
        <w:t xml:space="preserve">     </w:t>
      </w:r>
      <w:r w:rsidRPr="005B15C8">
        <w:rPr>
          <w:sz w:val="28"/>
          <w:szCs w:val="28"/>
        </w:rPr>
        <w:t xml:space="preserve">                                       Э.В.Кондратьева</w:t>
      </w:r>
    </w:p>
    <w:p w:rsidR="008A0555" w:rsidRDefault="008A0555" w:rsidP="005B15C8">
      <w:pPr>
        <w:rPr>
          <w:sz w:val="28"/>
          <w:szCs w:val="28"/>
        </w:rPr>
      </w:pPr>
    </w:p>
    <w:p w:rsidR="008A0555" w:rsidRDefault="008A0555" w:rsidP="005B15C8">
      <w:pPr>
        <w:rPr>
          <w:sz w:val="28"/>
          <w:szCs w:val="28"/>
        </w:rPr>
      </w:pPr>
    </w:p>
    <w:p w:rsidR="008A0555" w:rsidRDefault="008A0555" w:rsidP="005B15C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экономического </w:t>
      </w:r>
    </w:p>
    <w:p w:rsidR="008A0555" w:rsidRDefault="008A0555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развития администрации</w:t>
      </w:r>
    </w:p>
    <w:p w:rsidR="008A0555" w:rsidRDefault="008A0555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8A0555" w:rsidRDefault="008A0555" w:rsidP="0049212E">
      <w:pPr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Л.В.Василенко                                                      </w:t>
      </w:r>
    </w:p>
    <w:p w:rsidR="008A0555" w:rsidRPr="005B15C8" w:rsidRDefault="008A0555" w:rsidP="0049212E">
      <w:pPr>
        <w:rPr>
          <w:sz w:val="28"/>
          <w:szCs w:val="28"/>
        </w:rPr>
      </w:pPr>
    </w:p>
    <w:p w:rsidR="008A0555" w:rsidRDefault="008A0555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8A0555" w:rsidRDefault="008A0555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8A0555" w:rsidRDefault="008A0555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8A0555" w:rsidRDefault="008A0555" w:rsidP="005B15C8">
      <w:pPr>
        <w:tabs>
          <w:tab w:val="left" w:pos="723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    М.А. Коваленко</w:t>
      </w:r>
    </w:p>
    <w:p w:rsidR="008A0555" w:rsidRDefault="008A0555" w:rsidP="005B15C8">
      <w:pPr>
        <w:pStyle w:val="BodyText"/>
      </w:pPr>
    </w:p>
    <w:p w:rsidR="008A0555" w:rsidRDefault="008A0555" w:rsidP="005B15C8">
      <w:pPr>
        <w:pStyle w:val="BodyText"/>
      </w:pPr>
      <w:r>
        <w:t>Проект постановления подготовлен отделом  образования администрации Ипатовского муниципального района Ставропольского края</w:t>
      </w:r>
    </w:p>
    <w:p w:rsidR="008A0555" w:rsidRDefault="008A0555" w:rsidP="009C3F0F">
      <w:pPr>
        <w:ind w:left="7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Г.Н. Братчик </w:t>
      </w:r>
    </w:p>
    <w:p w:rsidR="008A0555" w:rsidRDefault="008A0555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8A0555" w:rsidRDefault="008A0555" w:rsidP="005B15C8">
      <w:pPr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196"/>
        <w:gridCol w:w="2658"/>
      </w:tblGrid>
      <w:tr w:rsidR="008A0555">
        <w:trPr>
          <w:trHeight w:val="189"/>
        </w:trPr>
        <w:tc>
          <w:tcPr>
            <w:tcW w:w="7196" w:type="dxa"/>
          </w:tcPr>
          <w:p w:rsidR="008A0555" w:rsidRDefault="008A0555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</w:t>
            </w:r>
          </w:p>
        </w:tc>
        <w:tc>
          <w:tcPr>
            <w:tcW w:w="2658" w:type="dxa"/>
          </w:tcPr>
          <w:p w:rsidR="008A0555" w:rsidRDefault="008A0555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8A0555">
        <w:tc>
          <w:tcPr>
            <w:tcW w:w="7196" w:type="dxa"/>
          </w:tcPr>
          <w:p w:rsidR="008A0555" w:rsidRDefault="008A0555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АИМР</w:t>
            </w:r>
          </w:p>
        </w:tc>
        <w:tc>
          <w:tcPr>
            <w:tcW w:w="2658" w:type="dxa"/>
          </w:tcPr>
          <w:p w:rsidR="008A0555" w:rsidRDefault="008A0555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8A0555" w:rsidRDefault="008A0555" w:rsidP="00B81629">
      <w:pPr>
        <w:jc w:val="both"/>
      </w:pPr>
    </w:p>
    <w:sectPr w:rsidR="008A0555" w:rsidSect="00AD3892">
      <w:pgSz w:w="11906" w:h="16838"/>
      <w:pgMar w:top="71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F8D7F2">
      <w:numFmt w:val="none"/>
      <w:lvlText w:val=""/>
      <w:lvlJc w:val="left"/>
      <w:pPr>
        <w:tabs>
          <w:tab w:val="num" w:pos="360"/>
        </w:tabs>
      </w:pPr>
    </w:lvl>
    <w:lvl w:ilvl="2" w:tplc="E1CC0202">
      <w:numFmt w:val="none"/>
      <w:lvlText w:val=""/>
      <w:lvlJc w:val="left"/>
      <w:pPr>
        <w:tabs>
          <w:tab w:val="num" w:pos="360"/>
        </w:tabs>
      </w:pPr>
    </w:lvl>
    <w:lvl w:ilvl="3" w:tplc="7DF6D0C0">
      <w:numFmt w:val="none"/>
      <w:lvlText w:val=""/>
      <w:lvlJc w:val="left"/>
      <w:pPr>
        <w:tabs>
          <w:tab w:val="num" w:pos="360"/>
        </w:tabs>
      </w:pPr>
    </w:lvl>
    <w:lvl w:ilvl="4" w:tplc="06207C04">
      <w:numFmt w:val="none"/>
      <w:lvlText w:val=""/>
      <w:lvlJc w:val="left"/>
      <w:pPr>
        <w:tabs>
          <w:tab w:val="num" w:pos="360"/>
        </w:tabs>
      </w:pPr>
    </w:lvl>
    <w:lvl w:ilvl="5" w:tplc="4C3E6814">
      <w:numFmt w:val="none"/>
      <w:lvlText w:val=""/>
      <w:lvlJc w:val="left"/>
      <w:pPr>
        <w:tabs>
          <w:tab w:val="num" w:pos="360"/>
        </w:tabs>
      </w:pPr>
    </w:lvl>
    <w:lvl w:ilvl="6" w:tplc="5396085A">
      <w:numFmt w:val="none"/>
      <w:lvlText w:val=""/>
      <w:lvlJc w:val="left"/>
      <w:pPr>
        <w:tabs>
          <w:tab w:val="num" w:pos="360"/>
        </w:tabs>
      </w:pPr>
    </w:lvl>
    <w:lvl w:ilvl="7" w:tplc="A8BCA2FA">
      <w:numFmt w:val="none"/>
      <w:lvlText w:val=""/>
      <w:lvlJc w:val="left"/>
      <w:pPr>
        <w:tabs>
          <w:tab w:val="num" w:pos="360"/>
        </w:tabs>
      </w:pPr>
    </w:lvl>
    <w:lvl w:ilvl="8" w:tplc="B9E4DD8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</w:lvl>
  </w:abstractNum>
  <w:abstractNum w:abstractNumId="7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27F"/>
    <w:rsid w:val="0001740F"/>
    <w:rsid w:val="00047F27"/>
    <w:rsid w:val="00052FF0"/>
    <w:rsid w:val="000836DE"/>
    <w:rsid w:val="00091EC0"/>
    <w:rsid w:val="000C32CB"/>
    <w:rsid w:val="001430DC"/>
    <w:rsid w:val="0015300A"/>
    <w:rsid w:val="00165560"/>
    <w:rsid w:val="001907CF"/>
    <w:rsid w:val="001A1417"/>
    <w:rsid w:val="001D1163"/>
    <w:rsid w:val="00220520"/>
    <w:rsid w:val="002264E0"/>
    <w:rsid w:val="002655A4"/>
    <w:rsid w:val="00282113"/>
    <w:rsid w:val="002865FC"/>
    <w:rsid w:val="00295551"/>
    <w:rsid w:val="002B02CF"/>
    <w:rsid w:val="002B57BA"/>
    <w:rsid w:val="002C2C01"/>
    <w:rsid w:val="002C4092"/>
    <w:rsid w:val="002D0FA2"/>
    <w:rsid w:val="002D3D3D"/>
    <w:rsid w:val="002E6C79"/>
    <w:rsid w:val="00333163"/>
    <w:rsid w:val="00364A1A"/>
    <w:rsid w:val="003A50A3"/>
    <w:rsid w:val="00486A35"/>
    <w:rsid w:val="0049212E"/>
    <w:rsid w:val="0049274D"/>
    <w:rsid w:val="004C69B1"/>
    <w:rsid w:val="004E5E55"/>
    <w:rsid w:val="00513C58"/>
    <w:rsid w:val="0052091D"/>
    <w:rsid w:val="00525D96"/>
    <w:rsid w:val="00547291"/>
    <w:rsid w:val="005528DD"/>
    <w:rsid w:val="005640A5"/>
    <w:rsid w:val="005B15C8"/>
    <w:rsid w:val="00607BC1"/>
    <w:rsid w:val="00610FAB"/>
    <w:rsid w:val="00610FB7"/>
    <w:rsid w:val="00612303"/>
    <w:rsid w:val="00640E83"/>
    <w:rsid w:val="00680E19"/>
    <w:rsid w:val="00685B6A"/>
    <w:rsid w:val="00692D54"/>
    <w:rsid w:val="006D7F73"/>
    <w:rsid w:val="006F2606"/>
    <w:rsid w:val="00733630"/>
    <w:rsid w:val="00786089"/>
    <w:rsid w:val="007A1BEA"/>
    <w:rsid w:val="007A66DA"/>
    <w:rsid w:val="007D02F6"/>
    <w:rsid w:val="007E4A19"/>
    <w:rsid w:val="007E70D7"/>
    <w:rsid w:val="00807A02"/>
    <w:rsid w:val="00825E50"/>
    <w:rsid w:val="00826907"/>
    <w:rsid w:val="00846657"/>
    <w:rsid w:val="008923CF"/>
    <w:rsid w:val="008A0555"/>
    <w:rsid w:val="008A2780"/>
    <w:rsid w:val="009224EA"/>
    <w:rsid w:val="009519C2"/>
    <w:rsid w:val="009737E6"/>
    <w:rsid w:val="009841D5"/>
    <w:rsid w:val="009A20DF"/>
    <w:rsid w:val="009C3F0F"/>
    <w:rsid w:val="009D1137"/>
    <w:rsid w:val="009D2A8A"/>
    <w:rsid w:val="00A30C80"/>
    <w:rsid w:val="00A36B68"/>
    <w:rsid w:val="00A43E60"/>
    <w:rsid w:val="00A86342"/>
    <w:rsid w:val="00AB03D8"/>
    <w:rsid w:val="00AC0338"/>
    <w:rsid w:val="00AC3781"/>
    <w:rsid w:val="00AD0AD9"/>
    <w:rsid w:val="00AD1C2F"/>
    <w:rsid w:val="00AD3892"/>
    <w:rsid w:val="00AE032C"/>
    <w:rsid w:val="00AE4BF4"/>
    <w:rsid w:val="00B17AE3"/>
    <w:rsid w:val="00B6317F"/>
    <w:rsid w:val="00B81629"/>
    <w:rsid w:val="00BA70B6"/>
    <w:rsid w:val="00BB54A8"/>
    <w:rsid w:val="00BC027D"/>
    <w:rsid w:val="00BC0918"/>
    <w:rsid w:val="00C07372"/>
    <w:rsid w:val="00C132A8"/>
    <w:rsid w:val="00C302D5"/>
    <w:rsid w:val="00C37AD6"/>
    <w:rsid w:val="00C4127F"/>
    <w:rsid w:val="00C42E2B"/>
    <w:rsid w:val="00C6252D"/>
    <w:rsid w:val="00C632EF"/>
    <w:rsid w:val="00D63B57"/>
    <w:rsid w:val="00D94329"/>
    <w:rsid w:val="00E01C14"/>
    <w:rsid w:val="00E20880"/>
    <w:rsid w:val="00E24E0E"/>
    <w:rsid w:val="00E43CD8"/>
    <w:rsid w:val="00E56EDA"/>
    <w:rsid w:val="00ED0002"/>
    <w:rsid w:val="00F30CF7"/>
    <w:rsid w:val="00F337AE"/>
    <w:rsid w:val="00F3518F"/>
    <w:rsid w:val="00F91E59"/>
    <w:rsid w:val="00FD60BB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NoSpacing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C4127F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Normal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">
    <w:name w:val="марк список 1"/>
    <w:basedOn w:val="Normal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0">
    <w:name w:val="нум список 1"/>
    <w:basedOn w:val="1"/>
    <w:uiPriority w:val="99"/>
    <w:rsid w:val="00C4127F"/>
  </w:style>
  <w:style w:type="character" w:styleId="Hyperlink">
    <w:name w:val="Hyperlink"/>
    <w:basedOn w:val="DefaultParagraphFont"/>
    <w:uiPriority w:val="99"/>
    <w:rsid w:val="00C4127F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412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rong">
    <w:name w:val="Strong"/>
    <w:basedOn w:val="DefaultParagraphFont"/>
    <w:uiPriority w:val="99"/>
    <w:qFormat/>
    <w:rsid w:val="00C4127F"/>
    <w:rPr>
      <w:b/>
      <w:bCs/>
    </w:rPr>
  </w:style>
  <w:style w:type="paragraph" w:customStyle="1" w:styleId="a">
    <w:name w:val="Заголовок"/>
    <w:basedOn w:val="Normal"/>
    <w:next w:val="BodyText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1D11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63E7FD128C3D7A7E66CD41750D4339B62298D5F33E645672AED51AFA8127D3451628BE42695B56130B99AG2UEH" TargetMode="External"/><Relationship Id="rId5" Type="http://schemas.openxmlformats.org/officeDocument/2006/relationships/hyperlink" Target="consultantplus://offline/ref=07F890143015EB6A35AE148B2D622BDA2763E17071DA6F6424AFE4EE39870D4FC72F1054BA6FCEE3CA1D55v5V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388</TotalTime>
  <Pages>2</Pages>
  <Words>699</Words>
  <Characters>3990</Characters>
  <Application>Microsoft Office Outlook</Application>
  <DocSecurity>0</DocSecurity>
  <Lines>0</Lines>
  <Paragraphs>0</Paragraphs>
  <ScaleCrop>false</ScaleCrop>
  <Company>ОО АИМР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ОО АИМР</cp:lastModifiedBy>
  <cp:revision>47</cp:revision>
  <cp:lastPrinted>2014-10-16T07:50:00Z</cp:lastPrinted>
  <dcterms:created xsi:type="dcterms:W3CDTF">2013-04-08T12:21:00Z</dcterms:created>
  <dcterms:modified xsi:type="dcterms:W3CDTF">2014-12-10T07:27:00Z</dcterms:modified>
</cp:coreProperties>
</file>